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077AC" w14:textId="42087A2A" w:rsidR="00952FD8" w:rsidRPr="00952FD8" w:rsidRDefault="00952FD8" w:rsidP="00952FD8">
      <w:pPr>
        <w:jc w:val="center"/>
        <w:rPr>
          <w:sz w:val="28"/>
          <w:szCs w:val="28"/>
        </w:rPr>
      </w:pPr>
      <w:r w:rsidRPr="00952FD8">
        <w:rPr>
          <w:b/>
          <w:bCs/>
          <w:sz w:val="28"/>
          <w:szCs w:val="28"/>
        </w:rPr>
        <w:t xml:space="preserve">Robocall Mitigation Plan for </w:t>
      </w:r>
      <w:r w:rsidR="00705727">
        <w:rPr>
          <w:b/>
          <w:bCs/>
          <w:sz w:val="28"/>
          <w:szCs w:val="28"/>
        </w:rPr>
        <w:t>Franklin Technology Services LLC</w:t>
      </w:r>
    </w:p>
    <w:p w14:paraId="242BBFAD" w14:textId="77777777" w:rsidR="00952FD8" w:rsidRDefault="00952FD8" w:rsidP="00952FD8">
      <w:r w:rsidRPr="00952FD8">
        <w:rPr>
          <w:b/>
          <w:bCs/>
        </w:rPr>
        <w:t>Introduction</w:t>
      </w:r>
    </w:p>
    <w:p w14:paraId="3D65208C" w14:textId="2F7188A8" w:rsidR="00952FD8" w:rsidRPr="00952FD8" w:rsidRDefault="00705727" w:rsidP="00952FD8">
      <w:r>
        <w:t>Franklin Technology Services LLC</w:t>
      </w:r>
      <w:r w:rsidR="00952FD8" w:rsidRPr="00952FD8">
        <w:t xml:space="preserve"> ("</w:t>
      </w:r>
      <w:r>
        <w:t>FTS</w:t>
      </w:r>
      <w:r w:rsidR="00952FD8" w:rsidRPr="00952FD8">
        <w:t xml:space="preserve">"), a small </w:t>
      </w:r>
      <w:r w:rsidR="00A759A7">
        <w:t>healthcare organization</w:t>
      </w:r>
      <w:r w:rsidR="00952FD8" w:rsidRPr="00952FD8">
        <w:t xml:space="preserve"> </w:t>
      </w:r>
      <w:r w:rsidR="00A759A7">
        <w:t>and</w:t>
      </w:r>
      <w:r w:rsidR="00952FD8" w:rsidRPr="00952FD8">
        <w:t xml:space="preserve"> is committed to mitigating unlawful robocalls and complying with Federal Communications Commission (FCC) regulations. As a small provider, </w:t>
      </w:r>
      <w:r>
        <w:t>FTS</w:t>
      </w:r>
      <w:r w:rsidR="00952FD8" w:rsidRPr="00952FD8">
        <w:t xml:space="preserve"> relies on </w:t>
      </w:r>
      <w:r w:rsidR="00CA7718">
        <w:t>any underling providers</w:t>
      </w:r>
      <w:r w:rsidR="00952FD8" w:rsidRPr="00952FD8">
        <w:t xml:space="preserve"> for call termination services</w:t>
      </w:r>
      <w:r w:rsidR="00CA7718">
        <w:t>, DID origination services,</w:t>
      </w:r>
      <w:r w:rsidR="00952FD8" w:rsidRPr="00952FD8">
        <w:t xml:space="preserve"> and STIR/SHAKEN attestation. This document outlines </w:t>
      </w:r>
      <w:r>
        <w:t>FTS</w:t>
      </w:r>
      <w:r w:rsidR="00D17E18">
        <w:t>’s</w:t>
      </w:r>
      <w:r w:rsidR="00952FD8" w:rsidRPr="00952FD8">
        <w:t xml:space="preserve"> comprehensive Robocall Mitigation Plan, ensuring full compliance with the FCC’s amended requirements under section 64.6305.</w:t>
      </w:r>
    </w:p>
    <w:p w14:paraId="6B9E71E3" w14:textId="77777777" w:rsidR="00952FD8" w:rsidRPr="00952FD8" w:rsidRDefault="00705727" w:rsidP="00952FD8">
      <w:r>
        <w:pict w14:anchorId="1799B304">
          <v:rect id="_x0000_i1025" style="width:0;height:1.5pt" o:hralign="center" o:hrstd="t" o:hr="t" fillcolor="#a0a0a0" stroked="f"/>
        </w:pict>
      </w:r>
    </w:p>
    <w:p w14:paraId="3883FD83" w14:textId="77777777" w:rsidR="00952FD8" w:rsidRPr="00952FD8" w:rsidRDefault="00952FD8" w:rsidP="00952FD8">
      <w:r w:rsidRPr="00952FD8">
        <w:rPr>
          <w:b/>
          <w:bCs/>
        </w:rPr>
        <w:t>1. Contact Information</w:t>
      </w:r>
    </w:p>
    <w:p w14:paraId="3AA161BB" w14:textId="18EF4EF2" w:rsidR="00CA7718" w:rsidRDefault="00705727" w:rsidP="00A759A7">
      <w:r>
        <w:rPr>
          <w:b/>
          <w:bCs/>
        </w:rPr>
        <w:t>Franklin Technology Services LLC</w:t>
      </w:r>
      <w:r w:rsidR="00952FD8" w:rsidRPr="00952FD8">
        <w:rPr>
          <w:b/>
          <w:bCs/>
        </w:rPr>
        <w:t>:</w:t>
      </w:r>
      <w:r w:rsidR="00952FD8" w:rsidRPr="00952FD8">
        <w:t xml:space="preserve"> </w:t>
      </w:r>
      <w:r>
        <w:t>Franklin Technology Services LLC</w:t>
      </w:r>
      <w:r w:rsidR="00952FD8" w:rsidRPr="00952FD8">
        <w:br/>
      </w:r>
      <w:r w:rsidR="00952FD8" w:rsidRPr="00952FD8">
        <w:rPr>
          <w:b/>
          <w:bCs/>
        </w:rPr>
        <w:t>Address:</w:t>
      </w:r>
      <w:r w:rsidR="00952FD8" w:rsidRPr="00952FD8">
        <w:t xml:space="preserve"> </w:t>
      </w:r>
      <w:r w:rsidRPr="00705727">
        <w:t>312 W. 2nd St, #</w:t>
      </w:r>
      <w:proofErr w:type="gramStart"/>
      <w:r w:rsidRPr="00705727">
        <w:t>3543</w:t>
      </w:r>
      <w:r>
        <w:t xml:space="preserve">  </w:t>
      </w:r>
      <w:r w:rsidRPr="00705727">
        <w:t>Casper</w:t>
      </w:r>
      <w:proofErr w:type="gramEnd"/>
      <w:r w:rsidRPr="00705727">
        <w:t>, WY 82601</w:t>
      </w:r>
      <w:r w:rsidR="009A624C">
        <w:br/>
      </w:r>
      <w:r w:rsidR="009A624C">
        <w:rPr>
          <w:b/>
          <w:bCs/>
        </w:rPr>
        <w:t>P</w:t>
      </w:r>
      <w:r w:rsidR="00952FD8" w:rsidRPr="00952FD8">
        <w:rPr>
          <w:b/>
          <w:bCs/>
        </w:rPr>
        <w:t>rimary Contact Name:</w:t>
      </w:r>
      <w:r w:rsidR="00952FD8" w:rsidRPr="00952FD8">
        <w:t xml:space="preserve"> </w:t>
      </w:r>
      <w:r>
        <w:t>Franklin Zhang</w:t>
      </w:r>
      <w:r w:rsidR="00B91251">
        <w:br/>
      </w:r>
      <w:r w:rsidR="00952FD8" w:rsidRPr="00952FD8">
        <w:rPr>
          <w:b/>
          <w:bCs/>
        </w:rPr>
        <w:t>Email Address:</w:t>
      </w:r>
      <w:r w:rsidR="00952FD8" w:rsidRPr="00952FD8">
        <w:t xml:space="preserve"> </w:t>
      </w:r>
      <w:r>
        <w:t>support@ftsv.net</w:t>
      </w:r>
      <w:r w:rsidR="00B91251">
        <w:br/>
      </w:r>
      <w:r w:rsidR="00CA7718" w:rsidRPr="00CA7718">
        <w:rPr>
          <w:b/>
          <w:bCs/>
        </w:rPr>
        <w:t>Phone:</w:t>
      </w:r>
      <w:r w:rsidR="00CA7718">
        <w:t xml:space="preserve"> </w:t>
      </w:r>
      <w:r>
        <w:t>855-568-0008</w:t>
      </w:r>
    </w:p>
    <w:p w14:paraId="5C2F264A" w14:textId="77777777" w:rsidR="00B91251" w:rsidRDefault="00B91251" w:rsidP="00CA7718"/>
    <w:p w14:paraId="17DCB92E" w14:textId="77777777" w:rsidR="00952FD8" w:rsidRPr="00952FD8" w:rsidRDefault="00952FD8" w:rsidP="00952FD8">
      <w:r w:rsidRPr="00952FD8">
        <w:rPr>
          <w:b/>
          <w:bCs/>
        </w:rPr>
        <w:t>Principals, Affiliates, Subsidiaries, and Parent Companies:</w:t>
      </w:r>
    </w:p>
    <w:p w14:paraId="09B8DA74" w14:textId="1BB7AE3D" w:rsidR="00B91251" w:rsidRDefault="00705727" w:rsidP="00B91251">
      <w:pPr>
        <w:pStyle w:val="ListParagraph"/>
        <w:numPr>
          <w:ilvl w:val="0"/>
          <w:numId w:val="9"/>
        </w:numPr>
      </w:pPr>
      <w:r>
        <w:t>Franklin Zhang</w:t>
      </w:r>
    </w:p>
    <w:p w14:paraId="13A14539" w14:textId="77777777" w:rsidR="00952FD8" w:rsidRPr="00952FD8" w:rsidRDefault="00705727" w:rsidP="00952FD8">
      <w:r>
        <w:pict w14:anchorId="7E756289">
          <v:rect id="_x0000_i1026" style="width:0;height:1.5pt" o:hralign="center" o:hrstd="t" o:hr="t" fillcolor="#a0a0a0" stroked="f"/>
        </w:pict>
      </w:r>
    </w:p>
    <w:p w14:paraId="2CE94E36" w14:textId="77777777" w:rsidR="00952FD8" w:rsidRPr="00952FD8" w:rsidRDefault="00952FD8" w:rsidP="00952FD8">
      <w:r w:rsidRPr="00952FD8">
        <w:rPr>
          <w:b/>
          <w:bCs/>
        </w:rPr>
        <w:t>2. Implementation of STIR/SHAKEN Framework</w:t>
      </w:r>
    </w:p>
    <w:p w14:paraId="0D6A316E" w14:textId="6B02BF9B" w:rsidR="00952FD8" w:rsidRPr="00952FD8" w:rsidRDefault="00705727" w:rsidP="00952FD8">
      <w:r>
        <w:t>Franklin Technology Services LLC</w:t>
      </w:r>
      <w:r w:rsidR="00952FD8" w:rsidRPr="00952FD8">
        <w:t xml:space="preserve"> complies with the STIR/SHAKEN call authentication framework through its partnership with </w:t>
      </w:r>
      <w:r w:rsidR="00D17E18">
        <w:t>Bandwidth.com</w:t>
      </w:r>
      <w:r w:rsidR="00952FD8" w:rsidRPr="00952FD8">
        <w:t>. This partnership ensures that:</w:t>
      </w:r>
    </w:p>
    <w:p w14:paraId="3DF70B33" w14:textId="77777777" w:rsidR="00952FD8" w:rsidRPr="00952FD8" w:rsidRDefault="00952FD8" w:rsidP="00952FD8">
      <w:pPr>
        <w:numPr>
          <w:ilvl w:val="0"/>
          <w:numId w:val="2"/>
        </w:numPr>
      </w:pPr>
      <w:r w:rsidRPr="00952FD8">
        <w:t>All outbound calls are attested under the STIR/SHAKEN framework.</w:t>
      </w:r>
    </w:p>
    <w:p w14:paraId="49756CE2" w14:textId="77777777" w:rsidR="00952FD8" w:rsidRPr="00952FD8" w:rsidRDefault="00952FD8" w:rsidP="00952FD8">
      <w:pPr>
        <w:numPr>
          <w:ilvl w:val="0"/>
          <w:numId w:val="2"/>
        </w:numPr>
      </w:pPr>
      <w:r w:rsidRPr="00952FD8">
        <w:t>Calls originating from our network are validated to verify caller identity and detect spoofed calls.</w:t>
      </w:r>
    </w:p>
    <w:p w14:paraId="38DEED46" w14:textId="658EF6A5" w:rsidR="00952FD8" w:rsidRPr="00952FD8" w:rsidRDefault="00705727" w:rsidP="00952FD8">
      <w:pPr>
        <w:numPr>
          <w:ilvl w:val="0"/>
          <w:numId w:val="2"/>
        </w:numPr>
      </w:pPr>
      <w:r>
        <w:t>Franklin Technology Services LLC</w:t>
      </w:r>
      <w:r w:rsidR="00CA7718">
        <w:t>’s</w:t>
      </w:r>
      <w:r w:rsidR="00952FD8" w:rsidRPr="00952FD8">
        <w:t xml:space="preserve"> customers benefit from the enhanced trust and call integrity provided by STIR/SHAKEN.</w:t>
      </w:r>
    </w:p>
    <w:p w14:paraId="5B4161BB" w14:textId="5F2F8123" w:rsidR="00952FD8" w:rsidRPr="00952FD8" w:rsidRDefault="00705727" w:rsidP="00952FD8">
      <w:r>
        <w:t>FTS</w:t>
      </w:r>
      <w:r w:rsidR="00CA7718">
        <w:t>’s underlying carrier</w:t>
      </w:r>
      <w:r w:rsidR="00952FD8" w:rsidRPr="00952FD8">
        <w:t xml:space="preserve"> is responsible for generating and transmitting appropriate attestation levels (A, B, or C) for calls </w:t>
      </w:r>
      <w:r w:rsidR="009A624C" w:rsidRPr="00952FD8">
        <w:t>originating</w:t>
      </w:r>
      <w:r w:rsidR="00952FD8" w:rsidRPr="00952FD8">
        <w:t xml:space="preserve"> from our network, in compliance with industry standards and FCC guidelines. </w:t>
      </w:r>
      <w:r w:rsidR="00CA7718">
        <w:t xml:space="preserve">For example, calls sent through the network with </w:t>
      </w:r>
      <w:r>
        <w:t>FTS</w:t>
      </w:r>
      <w:r w:rsidR="00CA7718">
        <w:t xml:space="preserve">’s DIDs assigned by their underlying providers are appropriately signed as attestation level A.   </w:t>
      </w:r>
      <w:r>
        <w:t>FTS</w:t>
      </w:r>
      <w:r w:rsidR="00952FD8" w:rsidRPr="00952FD8">
        <w:t xml:space="preserve"> confirms that no previous certification has been removed by Commission action.</w:t>
      </w:r>
    </w:p>
    <w:p w14:paraId="764F31D3" w14:textId="77777777" w:rsidR="00952FD8" w:rsidRPr="00952FD8" w:rsidRDefault="00705727" w:rsidP="00952FD8">
      <w:r>
        <w:pict w14:anchorId="785229E9">
          <v:rect id="_x0000_i1027" style="width:0;height:1.5pt" o:hralign="center" o:hrstd="t" o:hr="t" fillcolor="#a0a0a0" stroked="f"/>
        </w:pict>
      </w:r>
    </w:p>
    <w:p w14:paraId="57376543" w14:textId="77777777" w:rsidR="00952FD8" w:rsidRPr="00952FD8" w:rsidRDefault="00952FD8" w:rsidP="00952FD8">
      <w:r w:rsidRPr="00952FD8">
        <w:rPr>
          <w:b/>
          <w:bCs/>
        </w:rPr>
        <w:t>3. Robocall Monitoring and Mitigation</w:t>
      </w:r>
    </w:p>
    <w:p w14:paraId="03348DB1" w14:textId="30889AD5" w:rsidR="00952FD8" w:rsidRPr="00952FD8" w:rsidRDefault="00705727" w:rsidP="00952FD8">
      <w:r>
        <w:lastRenderedPageBreak/>
        <w:t>FTS</w:t>
      </w:r>
      <w:r w:rsidR="00952FD8" w:rsidRPr="00952FD8">
        <w:t xml:space="preserve"> actively works to prevent illegal robocalls from originating or transiting through its network. Our approach includes:</w:t>
      </w:r>
    </w:p>
    <w:p w14:paraId="122C6452" w14:textId="77777777" w:rsidR="00952FD8" w:rsidRPr="00952FD8" w:rsidRDefault="00952FD8" w:rsidP="00952FD8">
      <w:pPr>
        <w:numPr>
          <w:ilvl w:val="0"/>
          <w:numId w:val="3"/>
        </w:numPr>
      </w:pPr>
      <w:r w:rsidRPr="00952FD8">
        <w:rPr>
          <w:b/>
          <w:bCs/>
        </w:rPr>
        <w:t>Traffic Monitoring:</w:t>
      </w:r>
    </w:p>
    <w:p w14:paraId="4C1146ED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Monitoring call patterns for anomalies, such as high call volumes to specific destinations or short-duration calls.</w:t>
      </w:r>
    </w:p>
    <w:p w14:paraId="4DDAD839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Investigating and addressing suspicious activity promptly.</w:t>
      </w:r>
    </w:p>
    <w:p w14:paraId="5FA5F2A6" w14:textId="77777777" w:rsidR="00952FD8" w:rsidRPr="00952FD8" w:rsidRDefault="00952FD8" w:rsidP="00952FD8">
      <w:pPr>
        <w:numPr>
          <w:ilvl w:val="0"/>
          <w:numId w:val="3"/>
        </w:numPr>
      </w:pPr>
      <w:r w:rsidRPr="00952FD8">
        <w:rPr>
          <w:b/>
          <w:bCs/>
        </w:rPr>
        <w:t>Customer Vetting:</w:t>
      </w:r>
    </w:p>
    <w:p w14:paraId="7C5AB260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Verifying the identity of new customers and assessing the legitimacy of their intended usage.</w:t>
      </w:r>
    </w:p>
    <w:p w14:paraId="3E7A188B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Ensuring that customers agree to terms prohibiting illegal robocalling.</w:t>
      </w:r>
    </w:p>
    <w:p w14:paraId="6D0C5626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Taking reasonable steps to prevent new and renewing customers from originating illegal robocalls.</w:t>
      </w:r>
    </w:p>
    <w:p w14:paraId="0D51DEDA" w14:textId="77777777" w:rsidR="00952FD8" w:rsidRPr="00952FD8" w:rsidRDefault="00952FD8" w:rsidP="00952FD8">
      <w:pPr>
        <w:numPr>
          <w:ilvl w:val="0"/>
          <w:numId w:val="3"/>
        </w:numPr>
      </w:pPr>
      <w:r w:rsidRPr="00952FD8">
        <w:rPr>
          <w:b/>
          <w:bCs/>
        </w:rPr>
        <w:t>Complaint Resolution:</w:t>
      </w:r>
    </w:p>
    <w:p w14:paraId="18DF0C2B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Providing a clear process for individuals to report suspected robocalls.</w:t>
      </w:r>
    </w:p>
    <w:p w14:paraId="3FE27F39" w14:textId="77777777" w:rsidR="00952FD8" w:rsidRPr="00952FD8" w:rsidRDefault="00952FD8" w:rsidP="00952FD8">
      <w:pPr>
        <w:numPr>
          <w:ilvl w:val="1"/>
          <w:numId w:val="3"/>
        </w:numPr>
      </w:pPr>
      <w:r w:rsidRPr="00952FD8">
        <w:t>Investigating complaints and taking corrective actions, including termination of services for violators.</w:t>
      </w:r>
    </w:p>
    <w:p w14:paraId="6F3790FC" w14:textId="77777777" w:rsidR="00952FD8" w:rsidRPr="00952FD8" w:rsidRDefault="00705727" w:rsidP="00952FD8">
      <w:r>
        <w:pict w14:anchorId="031ED180">
          <v:rect id="_x0000_i1028" style="width:0;height:1.5pt" o:hralign="center" o:hrstd="t" o:hr="t" fillcolor="#a0a0a0" stroked="f"/>
        </w:pict>
      </w:r>
    </w:p>
    <w:p w14:paraId="41C2073D" w14:textId="77777777" w:rsidR="00952FD8" w:rsidRPr="00952FD8" w:rsidRDefault="00952FD8" w:rsidP="00952FD8">
      <w:r w:rsidRPr="00952FD8">
        <w:rPr>
          <w:b/>
          <w:bCs/>
        </w:rPr>
        <w:t>4. Call Analytics and Upstream Provider Procedures</w:t>
      </w:r>
    </w:p>
    <w:p w14:paraId="4B9C7405" w14:textId="77777777" w:rsidR="00952FD8" w:rsidRPr="00952FD8" w:rsidRDefault="00952FD8" w:rsidP="00952FD8">
      <w:pPr>
        <w:numPr>
          <w:ilvl w:val="0"/>
          <w:numId w:val="4"/>
        </w:numPr>
      </w:pPr>
      <w:r w:rsidRPr="00952FD8">
        <w:rPr>
          <w:b/>
          <w:bCs/>
        </w:rPr>
        <w:t>Call Analytics:</w:t>
      </w:r>
    </w:p>
    <w:p w14:paraId="4C1BBAE2" w14:textId="182E13E2" w:rsidR="00952FD8" w:rsidRPr="00952FD8" w:rsidRDefault="00705727" w:rsidP="00952FD8">
      <w:pPr>
        <w:numPr>
          <w:ilvl w:val="1"/>
          <w:numId w:val="4"/>
        </w:numPr>
      </w:pPr>
      <w:r>
        <w:t>FTS</w:t>
      </w:r>
      <w:r w:rsidR="00952FD8" w:rsidRPr="00952FD8">
        <w:t xml:space="preserve"> employs third-party call analytics systems provided by </w:t>
      </w:r>
      <w:r w:rsidR="00CA7718">
        <w:t>underlying carriers</w:t>
      </w:r>
      <w:r w:rsidR="00952FD8" w:rsidRPr="00952FD8">
        <w:t xml:space="preserve"> to detect and mitigate suspected illegal robocall traffic</w:t>
      </w:r>
      <w:r w:rsidR="00CA7718">
        <w:t xml:space="preserve">, as </w:t>
      </w:r>
      <w:r>
        <w:t>FTS</w:t>
      </w:r>
      <w:r w:rsidR="00CA7718">
        <w:t xml:space="preserve"> is a small provider and does not have the need to maintain their own Class 4 switch platform or least cost routing.</w:t>
      </w:r>
    </w:p>
    <w:p w14:paraId="5EDD4C7D" w14:textId="77777777" w:rsidR="00952FD8" w:rsidRPr="00952FD8" w:rsidRDefault="00952FD8" w:rsidP="00952FD8">
      <w:pPr>
        <w:numPr>
          <w:ilvl w:val="1"/>
          <w:numId w:val="4"/>
        </w:numPr>
      </w:pPr>
      <w:r w:rsidRPr="00952FD8">
        <w:t>These systems analyze call patterns in real-time to identify potential violations.</w:t>
      </w:r>
    </w:p>
    <w:p w14:paraId="6ACC2FD3" w14:textId="77777777" w:rsidR="00952FD8" w:rsidRPr="00952FD8" w:rsidRDefault="00952FD8" w:rsidP="00952FD8">
      <w:pPr>
        <w:numPr>
          <w:ilvl w:val="0"/>
          <w:numId w:val="4"/>
        </w:numPr>
      </w:pPr>
      <w:r w:rsidRPr="00952FD8">
        <w:rPr>
          <w:b/>
          <w:bCs/>
        </w:rPr>
        <w:t>Upstream Provider Procedures:</w:t>
      </w:r>
    </w:p>
    <w:p w14:paraId="36539861" w14:textId="14261C27" w:rsidR="00952FD8" w:rsidRPr="00952FD8" w:rsidRDefault="00705727" w:rsidP="00952FD8">
      <w:pPr>
        <w:numPr>
          <w:ilvl w:val="1"/>
          <w:numId w:val="4"/>
        </w:numPr>
      </w:pPr>
      <w:r>
        <w:t>FTS</w:t>
      </w:r>
      <w:r w:rsidR="00952FD8" w:rsidRPr="00952FD8">
        <w:t xml:space="preserve"> ensures that all upstream providers comply with FCC regulations and maintain updated RMD certifications.</w:t>
      </w:r>
    </w:p>
    <w:p w14:paraId="40099C47" w14:textId="77777777" w:rsidR="00952FD8" w:rsidRPr="00952FD8" w:rsidRDefault="00952FD8" w:rsidP="00952FD8">
      <w:pPr>
        <w:numPr>
          <w:ilvl w:val="1"/>
          <w:numId w:val="4"/>
        </w:numPr>
      </w:pPr>
      <w:r w:rsidRPr="00952FD8">
        <w:t>Periodic reviews of upstream providers’ practices are conducted to verify compliance.</w:t>
      </w:r>
    </w:p>
    <w:p w14:paraId="4BBD1DDE" w14:textId="77777777" w:rsidR="00952FD8" w:rsidRPr="00952FD8" w:rsidRDefault="00705727" w:rsidP="00952FD8">
      <w:r>
        <w:pict w14:anchorId="5057C6BC">
          <v:rect id="_x0000_i1029" style="width:0;height:1.5pt" o:hralign="center" o:hrstd="t" o:hr="t" fillcolor="#a0a0a0" stroked="f"/>
        </w:pict>
      </w:r>
    </w:p>
    <w:p w14:paraId="312FB1D4" w14:textId="77777777" w:rsidR="00952FD8" w:rsidRPr="00952FD8" w:rsidRDefault="00952FD8" w:rsidP="00952FD8">
      <w:r w:rsidRPr="00952FD8">
        <w:rPr>
          <w:b/>
          <w:bCs/>
        </w:rPr>
        <w:t>5. Compliance with FCC Requirements</w:t>
      </w:r>
    </w:p>
    <w:p w14:paraId="0DC5E63D" w14:textId="0BF65147" w:rsidR="00952FD8" w:rsidRPr="00952FD8" w:rsidRDefault="00705727" w:rsidP="00952FD8">
      <w:r>
        <w:t>FTS</w:t>
      </w:r>
      <w:r w:rsidR="00952FD8" w:rsidRPr="00952FD8">
        <w:t xml:space="preserve"> complies with all FCC rules and regulations regarding robocall mitigation, including:</w:t>
      </w:r>
    </w:p>
    <w:p w14:paraId="7C1E6BED" w14:textId="77777777" w:rsidR="00952FD8" w:rsidRPr="00952FD8" w:rsidRDefault="00952FD8" w:rsidP="00952FD8">
      <w:pPr>
        <w:numPr>
          <w:ilvl w:val="0"/>
          <w:numId w:val="5"/>
        </w:numPr>
      </w:pPr>
      <w:r w:rsidRPr="00952FD8">
        <w:lastRenderedPageBreak/>
        <w:t>Filing certification and supporting documentation in the FCC’s Robocall Mitigation Database (RMD).</w:t>
      </w:r>
    </w:p>
    <w:p w14:paraId="361F6506" w14:textId="77777777" w:rsidR="00952FD8" w:rsidRPr="00952FD8" w:rsidRDefault="00952FD8" w:rsidP="00952FD8">
      <w:pPr>
        <w:numPr>
          <w:ilvl w:val="0"/>
          <w:numId w:val="5"/>
        </w:numPr>
      </w:pPr>
      <w:r w:rsidRPr="00952FD8">
        <w:t>Ensuring that all required information, including our role in the call chain and details of STIR/SHAKEN implementation, is provided and updated promptly.</w:t>
      </w:r>
    </w:p>
    <w:p w14:paraId="6D736FD1" w14:textId="18326B48" w:rsidR="00952FD8" w:rsidRPr="00952FD8" w:rsidRDefault="00952FD8" w:rsidP="00952FD8">
      <w:pPr>
        <w:numPr>
          <w:ilvl w:val="0"/>
          <w:numId w:val="5"/>
        </w:numPr>
      </w:pPr>
      <w:r w:rsidRPr="00952FD8">
        <w:t xml:space="preserve">Affirming that neither </w:t>
      </w:r>
      <w:r w:rsidR="00705727">
        <w:t>FTS</w:t>
      </w:r>
      <w:r w:rsidRPr="00952FD8">
        <w:t xml:space="preserve"> nor any affiliated entity has been subject to Commission or law enforcement action related to illegal robocalling, spoofing, or RMD certification deficiencies in the past two years.</w:t>
      </w:r>
    </w:p>
    <w:p w14:paraId="0095A090" w14:textId="77777777" w:rsidR="00952FD8" w:rsidRPr="00952FD8" w:rsidRDefault="00952FD8" w:rsidP="00952FD8">
      <w:pPr>
        <w:numPr>
          <w:ilvl w:val="0"/>
          <w:numId w:val="5"/>
        </w:numPr>
      </w:pPr>
      <w:r w:rsidRPr="00952FD8">
        <w:t>Committing to respond fully to traceback requests within 24 hours</w:t>
      </w:r>
      <w:r w:rsidR="00CA7718">
        <w:t xml:space="preserve"> when emailed by the US Telecom ITG (Industry Traceback group).</w:t>
      </w:r>
    </w:p>
    <w:p w14:paraId="073D5CB4" w14:textId="77777777" w:rsidR="00952FD8" w:rsidRPr="00952FD8" w:rsidRDefault="00705727" w:rsidP="00952FD8">
      <w:r>
        <w:pict w14:anchorId="526FECB8">
          <v:rect id="_x0000_i1030" style="width:0;height:1.5pt" o:hralign="center" o:hrstd="t" o:hr="t" fillcolor="#a0a0a0" stroked="f"/>
        </w:pict>
      </w:r>
    </w:p>
    <w:p w14:paraId="581A1532" w14:textId="77777777" w:rsidR="00952FD8" w:rsidRPr="00952FD8" w:rsidRDefault="00952FD8" w:rsidP="00952FD8">
      <w:r w:rsidRPr="00952FD8">
        <w:rPr>
          <w:b/>
          <w:bCs/>
        </w:rPr>
        <w:t>6. Future Enhancements</w:t>
      </w:r>
    </w:p>
    <w:p w14:paraId="7BAC0028" w14:textId="7F9C4451" w:rsidR="00952FD8" w:rsidRPr="00952FD8" w:rsidRDefault="00705727" w:rsidP="00952FD8">
      <w:r>
        <w:t>FTS</w:t>
      </w:r>
      <w:r w:rsidR="00952FD8" w:rsidRPr="00952FD8">
        <w:t xml:space="preserve"> is committed to improving its robocall mitigation efforts over time. Planned enhancements include:</w:t>
      </w:r>
    </w:p>
    <w:p w14:paraId="108EF0BA" w14:textId="77777777" w:rsidR="00952FD8" w:rsidRPr="00952FD8" w:rsidRDefault="00952FD8" w:rsidP="00952FD8">
      <w:pPr>
        <w:numPr>
          <w:ilvl w:val="0"/>
          <w:numId w:val="6"/>
        </w:numPr>
      </w:pPr>
      <w:r w:rsidRPr="00952FD8">
        <w:t>Deploying advanced analytics tools to identify and block suspicious traffic more effectively.</w:t>
      </w:r>
    </w:p>
    <w:p w14:paraId="56B5BC27" w14:textId="77777777" w:rsidR="00952FD8" w:rsidRPr="00952FD8" w:rsidRDefault="00952FD8" w:rsidP="00952FD8">
      <w:pPr>
        <w:numPr>
          <w:ilvl w:val="0"/>
          <w:numId w:val="6"/>
        </w:numPr>
      </w:pPr>
      <w:r w:rsidRPr="00952FD8">
        <w:t>Expanding customer education programs to raise awareness about robocalls and how to report them.</w:t>
      </w:r>
    </w:p>
    <w:p w14:paraId="150000EF" w14:textId="77777777" w:rsidR="00952FD8" w:rsidRPr="00952FD8" w:rsidRDefault="00952FD8" w:rsidP="00952FD8">
      <w:pPr>
        <w:numPr>
          <w:ilvl w:val="0"/>
          <w:numId w:val="6"/>
        </w:numPr>
      </w:pPr>
      <w:r w:rsidRPr="00952FD8">
        <w:t>Strengthening partnerships with industry organizations and regulators to stay ahead of emerging robocall trends.</w:t>
      </w:r>
    </w:p>
    <w:p w14:paraId="3C307F5B" w14:textId="77777777" w:rsidR="00952FD8" w:rsidRPr="00952FD8" w:rsidRDefault="00705727" w:rsidP="00952FD8">
      <w:r>
        <w:pict w14:anchorId="2AD93832">
          <v:rect id="_x0000_i1031" style="width:0;height:1.5pt" o:hralign="center" o:hrstd="t" o:hr="t" fillcolor="#a0a0a0" stroked="f"/>
        </w:pict>
      </w:r>
    </w:p>
    <w:p w14:paraId="2B92982E" w14:textId="77777777" w:rsidR="00952FD8" w:rsidRPr="00952FD8" w:rsidRDefault="00952FD8" w:rsidP="00952FD8">
      <w:r w:rsidRPr="00952FD8">
        <w:rPr>
          <w:b/>
          <w:bCs/>
        </w:rPr>
        <w:t>7. Commitment to Correct Deficiencies</w:t>
      </w:r>
    </w:p>
    <w:p w14:paraId="31E4F98C" w14:textId="7BBF9D66" w:rsidR="00952FD8" w:rsidRPr="00952FD8" w:rsidRDefault="00705727" w:rsidP="00952FD8">
      <w:r>
        <w:t>FTS</w:t>
      </w:r>
      <w:r w:rsidR="00952FD8" w:rsidRPr="00952FD8">
        <w:t xml:space="preserve"> will respond promptly to any FCC notice of deficiency in its RMD certification. This includes:</w:t>
      </w:r>
    </w:p>
    <w:p w14:paraId="38464BB9" w14:textId="77777777" w:rsidR="00952FD8" w:rsidRPr="00952FD8" w:rsidRDefault="00952FD8" w:rsidP="00952FD8">
      <w:pPr>
        <w:numPr>
          <w:ilvl w:val="0"/>
          <w:numId w:val="7"/>
        </w:numPr>
      </w:pPr>
      <w:r w:rsidRPr="00952FD8">
        <w:t>Updating RMD certifications and robocall mitigation plans to cure identified deficiencies.</w:t>
      </w:r>
    </w:p>
    <w:p w14:paraId="7BD3C634" w14:textId="77777777" w:rsidR="00952FD8" w:rsidRPr="00952FD8" w:rsidRDefault="00952FD8" w:rsidP="00952FD8">
      <w:pPr>
        <w:numPr>
          <w:ilvl w:val="0"/>
          <w:numId w:val="7"/>
        </w:numPr>
      </w:pPr>
      <w:r w:rsidRPr="00952FD8">
        <w:t>Providing detailed explanations to the FCC regarding corrective actions taken.</w:t>
      </w:r>
    </w:p>
    <w:p w14:paraId="0667BC78" w14:textId="77777777" w:rsidR="00952FD8" w:rsidRPr="00952FD8" w:rsidRDefault="00952FD8" w:rsidP="00952FD8">
      <w:pPr>
        <w:numPr>
          <w:ilvl w:val="0"/>
          <w:numId w:val="7"/>
        </w:numPr>
      </w:pPr>
      <w:r w:rsidRPr="00952FD8">
        <w:t>Ensuring compliance within the specified timeframe to avoid removal from the RMD.</w:t>
      </w:r>
    </w:p>
    <w:p w14:paraId="54B5F992" w14:textId="77777777" w:rsidR="00952FD8" w:rsidRPr="00952FD8" w:rsidRDefault="00705727" w:rsidP="00952FD8">
      <w:r>
        <w:pict w14:anchorId="6A4D9879">
          <v:rect id="_x0000_i1032" style="width:0;height:1.5pt" o:hralign="center" o:hrstd="t" o:hr="t" fillcolor="#a0a0a0" stroked="f"/>
        </w:pict>
      </w:r>
    </w:p>
    <w:p w14:paraId="643435CC" w14:textId="77777777" w:rsidR="00952FD8" w:rsidRPr="00952FD8" w:rsidRDefault="00952FD8" w:rsidP="00952FD8">
      <w:r w:rsidRPr="00952FD8">
        <w:rPr>
          <w:b/>
          <w:bCs/>
        </w:rPr>
        <w:t>Conclusion</w:t>
      </w:r>
    </w:p>
    <w:p w14:paraId="4200B232" w14:textId="6B5A969D" w:rsidR="00952FD8" w:rsidRPr="00952FD8" w:rsidRDefault="00705727" w:rsidP="00952FD8">
      <w:r>
        <w:t>Franklin Technology Services LLC</w:t>
      </w:r>
      <w:r w:rsidR="00952FD8" w:rsidRPr="00952FD8">
        <w:t xml:space="preserve"> is dedicated to protecting its customers and the public from the harm caused by illegal robocalls. Through robust partnerships, compliance with FCC regulations, and continuous improvement, </w:t>
      </w:r>
      <w:r>
        <w:t>FTS</w:t>
      </w:r>
      <w:r w:rsidR="00952FD8" w:rsidRPr="00952FD8">
        <w:t xml:space="preserve"> ensures a secure and reliable voice service for its customers.</w:t>
      </w:r>
    </w:p>
    <w:p w14:paraId="2FC0EEE6" w14:textId="77777777" w:rsidR="0038586D" w:rsidRDefault="00952FD8">
      <w:r w:rsidRPr="00952FD8">
        <w:br/>
      </w:r>
    </w:p>
    <w:sectPr w:rsidR="003858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32C6D"/>
    <w:multiLevelType w:val="multilevel"/>
    <w:tmpl w:val="2A3E0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776C72"/>
    <w:multiLevelType w:val="multilevel"/>
    <w:tmpl w:val="4F8C1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DE6D4F"/>
    <w:multiLevelType w:val="multilevel"/>
    <w:tmpl w:val="9718F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7B69A8"/>
    <w:multiLevelType w:val="multilevel"/>
    <w:tmpl w:val="1D92C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C3111E"/>
    <w:multiLevelType w:val="hybridMultilevel"/>
    <w:tmpl w:val="A912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23660"/>
    <w:multiLevelType w:val="multilevel"/>
    <w:tmpl w:val="8B3E5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1613F2C"/>
    <w:multiLevelType w:val="hybridMultilevel"/>
    <w:tmpl w:val="9A0E9E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351740"/>
    <w:multiLevelType w:val="multilevel"/>
    <w:tmpl w:val="4CEC6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E7D502C"/>
    <w:multiLevelType w:val="multilevel"/>
    <w:tmpl w:val="FAFAE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9298919">
    <w:abstractNumId w:val="8"/>
  </w:num>
  <w:num w:numId="2" w16cid:durableId="596325970">
    <w:abstractNumId w:val="0"/>
  </w:num>
  <w:num w:numId="3" w16cid:durableId="900091179">
    <w:abstractNumId w:val="2"/>
  </w:num>
  <w:num w:numId="4" w16cid:durableId="1527404036">
    <w:abstractNumId w:val="3"/>
  </w:num>
  <w:num w:numId="5" w16cid:durableId="1811706669">
    <w:abstractNumId w:val="1"/>
  </w:num>
  <w:num w:numId="6" w16cid:durableId="127358897">
    <w:abstractNumId w:val="5"/>
  </w:num>
  <w:num w:numId="7" w16cid:durableId="1926526969">
    <w:abstractNumId w:val="7"/>
  </w:num>
  <w:num w:numId="8" w16cid:durableId="193156776">
    <w:abstractNumId w:val="4"/>
  </w:num>
  <w:num w:numId="9" w16cid:durableId="20436270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727"/>
    <w:rsid w:val="00282777"/>
    <w:rsid w:val="0038586D"/>
    <w:rsid w:val="00417D76"/>
    <w:rsid w:val="006A68B5"/>
    <w:rsid w:val="006C5B5B"/>
    <w:rsid w:val="006E0D4A"/>
    <w:rsid w:val="00705727"/>
    <w:rsid w:val="00814748"/>
    <w:rsid w:val="00952FD8"/>
    <w:rsid w:val="009A624C"/>
    <w:rsid w:val="00A759A7"/>
    <w:rsid w:val="00B86FD6"/>
    <w:rsid w:val="00B91251"/>
    <w:rsid w:val="00CA7718"/>
    <w:rsid w:val="00D17E18"/>
    <w:rsid w:val="00DD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B13F4"/>
  <w15:chartTrackingRefBased/>
  <w15:docId w15:val="{3D05AE9C-C0E1-404B-93AC-C2F33FFC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2F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2F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2F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F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2F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2F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2F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2F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2F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F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2F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2F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F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2F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2F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2F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2F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2F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2F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2F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2F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2F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2F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2F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2F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2F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2F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2F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2FD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52F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2F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stin\Documents\Custom%20Office%20Templates\Retail%20Template%20RMD%20Pl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Retail Template RMD Plan</Template>
  <TotalTime>2</TotalTime>
  <Pages>3</Pages>
  <Words>767</Words>
  <Characters>4378</Characters>
  <Application>Microsoft Office Word</Application>
  <DocSecurity>0</DocSecurity>
  <Lines>36</Lines>
  <Paragraphs>10</Paragraphs>
  <ScaleCrop>false</ScaleCrop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</dc:creator>
  <cp:keywords/>
  <dc:description/>
  <cp:lastModifiedBy>Justin Hannah</cp:lastModifiedBy>
  <cp:revision>1</cp:revision>
  <cp:lastPrinted>2024-12-20T23:46:00Z</cp:lastPrinted>
  <dcterms:created xsi:type="dcterms:W3CDTF">2025-06-18T16:53:00Z</dcterms:created>
  <dcterms:modified xsi:type="dcterms:W3CDTF">2025-06-18T16:55:00Z</dcterms:modified>
</cp:coreProperties>
</file>